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3A1679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01E77" w14:paraId="021115E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01E7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01E77" w14:paraId="6482224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1E7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01E77" w14:paraId="6F69ABB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01E7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1E77">
            <w:rPr>
              <w:rStyle w:val="eSPISCCParagraphDefaultFont"/>
              <w:rFonts w:eastAsiaTheme="minorHAnsi"/>
            </w:rPr>
            <w:t>Zagreb</w:t>
          </w:r>
        </w:sdtContent>
      </w:sdt>
      <w:r w:rsidR="001349C2">
        <w:t xml:space="preserve"> </w:t>
      </w:r>
    </w:p>
    <w:p w:rsidRPr="00176071" w:rsidR="00176071" w:rsidP="00610735" w:rsidRDefault="000E43A6" w14:paraId="4749F03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01E77" w:rsidR="00201E77">
            <w:rPr>
              <w:rStyle w:val="eSPISCCParagraphDefaultFont"/>
              <w:rFonts w:eastAsiaTheme="minorHAnsi"/>
            </w:rPr>
            <w:t>Pp-2313/2026</w:t>
          </w:r>
        </w:sdtContent>
      </w:sdt>
      <w:r w:rsidR="00176071">
        <w:t xml:space="preserve">                                                        </w:t>
      </w:r>
    </w:p>
    <w:p w:rsidR="009E7DBB" w:rsidP="000F1677" w:rsidRDefault="00610735" w14:paraId="7A90B914"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01E77" w:rsidR="00201E77">
            <w:rPr>
              <w:rStyle w:val="eSPISCCParagraphDefaultFont"/>
              <w:rFonts w:eastAsiaTheme="minorHAnsi"/>
            </w:rPr>
            <w:t>COLOTECH društvo s ograničenom odgovornošću za graditeljstvo i trgovinu i dr.</w:t>
          </w:r>
        </w:sdtContent>
      </w:sdt>
      <w:r w:rsidR="00935B82">
        <w:t xml:space="preserve"> </w:t>
      </w:r>
    </w:p>
    <w:p w:rsidRPr="0041581F" w:rsidR="0041581F" w:rsidP="000F1677" w:rsidRDefault="009E7DBB" w14:paraId="1D192B54"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01E77" w:rsidR="00201E77">
            <w:rPr>
              <w:rStyle w:val="eSPISCCParagraphDefaultFont"/>
              <w:rFonts w:eastAsiaTheme="minorHAnsi"/>
            </w:rPr>
            <w:t>COLOTECH društvo s ograničenom odgovornošću za graditeljstvo i trgovinu,Ivica Agatić</w:t>
          </w:r>
        </w:sdtContent>
      </w:sdt>
      <w:r w:rsidR="00935B82">
        <w:rPr>
          <w:rFonts w:eastAsia="Calibri" w:cs="Times New Roman"/>
          <w:noProof/>
        </w:rPr>
        <w:t xml:space="preserve"> </w:t>
      </w:r>
    </w:p>
    <w:p w:rsidRPr="00610735" w:rsidR="00176071" w:rsidP="000F1677" w:rsidRDefault="00176071" w14:paraId="69A0011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01E77" w:rsidR="00201E77">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201E77" w:rsidR="00201E77">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379331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3A57C04E"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6BAA19D9" w14:textId="77777777">
      <w:pPr>
        <w:spacing w:after="0"/>
        <w:jc w:val="right"/>
        <w:rPr>
          <w:rFonts w:eastAsia="Calibri" w:cs="Times New Roman"/>
          <w:noProof/>
        </w:rPr>
      </w:pPr>
    </w:p>
    <w:p w:rsidR="00D7095E" w:rsidP="00D7095E" w:rsidRDefault="00D7095E" w14:paraId="77AE9CE1" w14:textId="77777777">
      <w:pPr>
        <w:keepNext/>
        <w:spacing w:after="0"/>
        <w:jc w:val="center"/>
        <w:rPr>
          <w:b/>
          <w:caps/>
          <w:spacing w:val="100"/>
        </w:rPr>
      </w:pPr>
    </w:p>
    <w:p w:rsidR="00D7095E" w:rsidP="00D7095E" w:rsidRDefault="00D7095E" w14:paraId="00C5581B" w14:textId="77777777">
      <w:pPr>
        <w:keepNext/>
        <w:spacing w:after="0"/>
        <w:jc w:val="center"/>
        <w:rPr>
          <w:b/>
          <w:caps/>
          <w:spacing w:val="100"/>
        </w:rPr>
      </w:pPr>
    </w:p>
    <w:p w:rsidRPr="00B3638E" w:rsidR="00B3638E" w:rsidP="00B3638E" w:rsidRDefault="00B3638E" w14:paraId="2DD1BABC"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61F5773E" w14:textId="77777777">
      <w:pPr>
        <w:spacing w:after="0"/>
        <w:jc w:val="center"/>
        <w:rPr>
          <w:rFonts w:eastAsia="Calibri" w:cs="Times New Roman"/>
          <w:b/>
          <w:lang w:eastAsia="hr-HR"/>
        </w:rPr>
      </w:pPr>
    </w:p>
    <w:p w:rsidRPr="00E801F4" w:rsidR="00E801F4" w:rsidP="00E801F4" w:rsidRDefault="009E7DBB" w14:paraId="20EC6CAA"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01E77" w:rsidR="00201E77">
            <w:rPr>
              <w:rStyle w:val="eSPISCCParagraphDefaultFont"/>
              <w:rFonts w:eastAsiaTheme="minorHAnsi"/>
            </w:rPr>
            <w:t>Ivica Agatić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01E77" w:rsidR="00201E77">
            <w:rPr>
              <w:rStyle w:val="eSPISCCParagraphDefaultFont"/>
              <w:rFonts w:eastAsiaTheme="minorHAnsi"/>
            </w:rPr>
            <w:t>8.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01E77" w:rsidR="00201E77">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1E77" w:rsidR="00201E77">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1E77" w:rsidR="00201E7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01E77" w:rsidR="00201E77">
            <w:rPr>
              <w:rStyle w:val="eSPISCCParagraphDefaultFont"/>
              <w:rFonts w:eastAsiaTheme="minorHAnsi"/>
            </w:rPr>
            <w:t>122</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29117D8A"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1F09F16C"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01E77" w:rsidR="00201E77">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5B7F915A"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47F810B9"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12A659AF"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12CB4533" w14:textId="77777777">
      <w:pPr>
        <w:spacing w:after="0"/>
      </w:pPr>
    </w:p>
    <w:p w:rsidRPr="0041581F" w:rsidR="0041581F" w:rsidP="00A70E0A" w:rsidRDefault="0041581F" w14:paraId="1B2A78F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01E77" w:rsidR="00201E7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01E77" w:rsidR="00201E77">
            <w:rPr>
              <w:rStyle w:val="eSPISCCParagraphDefaultFont"/>
              <w:rFonts w:eastAsiaTheme="minorHAnsi"/>
            </w:rPr>
            <w:t>16. srpnja 2026.</w:t>
          </w:r>
        </w:sdtContent>
      </w:sdt>
      <w:r w:rsidRPr="0041581F">
        <w:rPr>
          <w:rFonts w:eastAsia="Calibri" w:cs="Times New Roman"/>
        </w:rPr>
        <w:t xml:space="preserve"> </w:t>
      </w:r>
    </w:p>
    <w:p w:rsidRPr="0041581F" w:rsidR="0041581F" w:rsidP="0041581F" w:rsidRDefault="0041581F" w14:paraId="476F617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01E77" w14:paraId="16FBD66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01E77">
            <w:rPr>
              <w:rStyle w:val="eSPISCCParagraphDefaultFont"/>
              <w:rFonts w:eastAsiaTheme="minorHAnsi"/>
            </w:rPr>
            <w:t>Gordana Jurinić Manzin</w:t>
          </w:r>
        </w:sdtContent>
      </w:sdt>
    </w:p>
    <w:p w:rsidRPr="0041581F" w:rsidR="006F62A9" w:rsidP="006F62A9" w:rsidRDefault="006F62A9" w14:paraId="565BCBC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548D263D" w14:textId="77777777">
      <w:r>
        <w:separator/>
      </w:r>
    </w:p>
  </w:endnote>
  <w:endnote w:type="continuationSeparator" w:id="0">
    <w:p w:rsidR="00963469" w:rsidP="00537B78" w:rsidRDefault="00963469" w14:paraId="2B05E67D"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AF201A9"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5136631F"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31F3D8FE" w14:textId="77777777">
      <w:r>
        <w:separator/>
      </w:r>
    </w:p>
  </w:footnote>
  <w:footnote w:type="continuationSeparator" w:id="0">
    <w:p w:rsidR="00963469" w:rsidP="00537B78" w:rsidRDefault="00963469" w14:paraId="70055D8D"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EE4250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01E77" w:rsidR="00201E77">
          <w:rPr>
            <w:rStyle w:val="eSPISCCParagraphDefaultFont"/>
          </w:rPr>
          <w:t>Pp-2313/2026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1E77"/>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1022711"/>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Doljan</izvorni_sadrzaj>
    <derivirana_varijabla naziv="DomainObject.UcesnikSudskeRadnje.Adresa.Naselje_1">Doljan</derivirana_varijabla>
  </DomainObject.UcesnikSudskeRadnje.Adresa.Naselje>
  <DomainObject.UcesnikSudskeRadnje.Adresa.PostBroj>
    <izvorni_sadrzaj>42214</izvorni_sadrzaj>
    <derivirana_varijabla naziv="DomainObject.UcesnikSudskeRadnje.Adresa.PostBroj_1">42214</derivirana_varijabla>
  </DomainObject.UcesnikSudskeRadnje.Adresa.PostBroj>
  <DomainObject.UcesnikSudskeRadnje.Adresa.UlicaIKBR>
    <izvorni_sadrzaj>Ulica Bana Jelačića 17</izvorni_sadrzaj>
    <derivirana_varijabla naziv="DomainObject.UcesnikSudskeRadnje.Adresa.UlicaIKBR_1">Ulica Bana Jelačića 17</derivirana_varijabla>
  </DomainObject.UcesnikSudskeRadnje.Adresa.UlicaIKBR>
  <DomainObject.UcesnikSudskeRadnje.Naziv>
    <izvorni_sadrzaj>Ivica Agatić</izvorni_sadrzaj>
    <derivirana_varijabla naziv="DomainObject.UcesnikSudskeRadnje.Naziv_1">Ivica Agatić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122</izvorni_sadrzaj>
    <derivirana_varijabla naziv="DomainObject.UcesnikSudskeRadnje.SudskaRadnja.Prostorija.Oznaka_1">122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2313</izvorni_sadrzaj>
    <derivirana_varijabla naziv="DomainObject.Predmet.Broj_1">2313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2026.</izvorni_sadrzaj>
    <derivirana_varijabla naziv="DomainObject.Predmet.DatumOsnivanja_1">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travnja 1986.</izvorni_sadrzaj>
    <derivirana_varijabla naziv="DomainObject.Predmet.OkrivljenikFizickaOsoba.DatumRodjenja_1">25. travnja 1986.</derivirana_varijabla>
  </DomainObject.Predmet.OkrivljenikFizickaOsoba.DatumRodjenja>
  <DomainObject.Predmet.OkrivljenikFizickaOsoba.DatumRodjenjaFormated>
    <izvorni_sadrzaj>25.4.1986.</izvorni_sadrzaj>
    <derivirana_varijabla naziv="DomainObject.Predmet.OkrivljenikFizickaOsoba.DatumRodjenjaFormated_1">25.4.1986.</derivirana_varijabla>
  </DomainObject.Predmet.OkrivljenikFizickaOsoba.DatumRodjenjaFormated>
  <DomainObject.Predmet.OkrivljenikFizickaOsoba.Ime>
    <izvorni_sadrzaj>Ivica</izvorni_sadrzaj>
    <derivirana_varijabla naziv="DomainObject.Predmet.OkrivljenikFizickaOsoba.Ime_1">Ivica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ŠIBOVI</izvorni_sadrzaj>
    <derivirana_varijabla naziv="DomainObject.Predmet.OkrivljenikFizickaOsoba.MjestoRodjenja_1">ŠIBOVI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Ivica Agatić</izvorni_sadrzaj>
    <derivirana_varijabla naziv="DomainObject.Predmet.OkrivljenikFizickaOsoba.Naziv_1">Ivica Agatić</derivirana_varijabla>
  </DomainObject.Predmet.OkrivljenikFizickaOsoba.Naziv>
  <DomainObject.Predmet.OkrivljenikFizickaOsoba.Prezime>
    <izvorni_sadrzaj>Agatić</izvorni_sadrzaj>
    <derivirana_varijabla naziv="DomainObject.Predmet.OkrivljenikFizickaOsoba.Prezime_1">Agatić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27532867535</izvorni_sadrzaj>
    <derivirana_varijabla naziv="DomainObject.Predmet.OkrivljenikFizickaOsoba.Oib_1">27532867535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Pp-2313/2026</izvorni_sadrzaj>
    <derivirana_varijabla naziv="DomainObject.Predmet.OznakaBroj_1">Pp-2313/2026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COLOTECH društvo s ograničenom odgovornošću za graditeljstvo i trgovinu; Ivica Agatić</izvorni_sadrzaj>
    <derivirana_varijabla naziv="DomainObject.Predmet.ProtustrankaFormated_1">  COLOTECH društvo s ograničenom odgovornošću za graditeljstvo i trgovinu; Ivica Agatić</derivirana_varijabla>
  </DomainObject.Predmet.ProtustrankaFormated>
  <DomainObject.Predmet.ProtustrankaFormatedOIB>
    <izvorni_sadrzaj>  COLOTECH društvo s ograničenom odgovornošću za graditeljstvo i trgovinu, OIB 97284774625; Ivica Agatić, OIB 27532867535</izvorni_sadrzaj>
    <derivirana_varijabla naziv="DomainObject.Predmet.ProtustrankaFormatedOIB_1">  COLOTECH društvo s ograničenom odgovornošću za graditeljstvo i trgovinu, OIB 97284774625; Ivica Agatić, OIB 27532867535</derivirana_varijabla>
  </DomainObject.Predmet.ProtustrankaFormatedOIB>
  <DomainObject.Predmet.ProtustrankaFormatedWithAdress>
    <izvorni_sadrzaj> COLOTECH društvo s ograničenom odgovornošću za graditeljstvo i trgovinu, Ulica bana Jelačića 17, 42214 Doljan; Ivica Agatić, Ulica Bana Jelačića 17, 42214 Doljan</izvorni_sadrzaj>
    <derivirana_varijabla naziv="DomainObject.Predmet.ProtustrankaFormatedWithAdress_1"> COLOTECH društvo s ograničenom odgovornošću za graditeljstvo i trgovinu, Ulica bana Jelačića 17, 42214 Doljan; Ivica Agatić, Ulica Bana Jelačića 17, 42214 Doljan</derivirana_varijabla>
  </DomainObject.Predmet.ProtustrankaFormatedWithAdress>
  <DomainObject.Predmet.ProtustrankaFormatedWithAdressOIB>
    <izvorni_sadrzaj> COLOTECH društvo s ograničenom odgovornošću za graditeljstvo i trgovinu, OIB 97284774625, Ulica bana Jelačića 17, 42214 Doljan; Ivica Agatić, OIB 27532867535, Ulica Bana Jelačića 17, 42214 Doljan</izvorni_sadrzaj>
    <derivirana_varijabla naziv="DomainObject.Predmet.ProtustrankaFormatedWithAdressOIB_1"> COLOTECH društvo s ograničenom odgovornošću za graditeljstvo i trgovinu, OIB 97284774625, Ulica bana Jelačića 17, 42214 Doljan; Ivica Agatić, OIB 27532867535, Ulica Bana Jelačića 17, 42214 Doljan</derivirana_varijabla>
  </DomainObject.Predmet.ProtustrankaFormatedWithAdressOIB>
  <DomainObject.Predmet.ProtustrankaWithAdress>
    <izvorni_sadrzaj>COLOTECH društvo s ograničenom odgovornošću za graditeljstvo i trgovinu Ulica bana Jelačića 17, 42214 Doljan, Ivica Agatić Ulica Bana Jelačića 17, 42214 Doljan</izvorni_sadrzaj>
    <derivirana_varijabla naziv="DomainObject.Predmet.ProtustrankaWithAdress_1">COLOTECH društvo s ograničenom odgovornošću za graditeljstvo i trgovinu Ulica bana Jelačića 17, 42214 Doljan, Ivica Agatić Ulica Bana Jelačića 17, 42214 Doljan</derivirana_varijabla>
  </DomainObject.Predmet.ProtustrankaWithAdress>
  <DomainObject.Predmet.ProtustrankaWithAdressOIB>
    <izvorni_sadrzaj>COLOTECH društvo s ograničenom odgovornošću za graditeljstvo i trgovinu, OIB 97284774625, Ulica bana Jelačića 17, 42214 Doljan, Ivica Agatić, OIB 27532867535, Ulica Bana Jelačića 17, 42214 Doljan</izvorni_sadrzaj>
    <derivirana_varijabla naziv="DomainObject.Predmet.ProtustrankaWithAdressOIB_1">COLOTECH društvo s ograničenom odgovornošću za graditeljstvo i trgovinu, OIB 97284774625, Ulica bana Jelačića 17, 42214 Doljan, Ivica Agatić, OIB 27532867535, Ulica Bana Jelačića 17, 42214 Doljan</derivirana_varijabla>
  </DomainObject.Predmet.ProtustrankaWithAdressOIB>
  <DomainObject.Predmet.ProtustrankaNazivFormated>
    <izvorni_sadrzaj>COLOTECH društvo s ograničenom odgovornošću za graditeljstvo i trgovinu,Ivica Agatić</izvorni_sadrzaj>
    <derivirana_varijabla naziv="DomainObject.Predmet.ProtustrankaNazivFormated_1">COLOTECH društvo s ograničenom odgovornošću za graditeljstvo i trgovinu,Ivica Agatić</derivirana_varijabla>
    <derivirana_varijabla naziv="Padez">COLOTECH društvo s ograničenom odgovornošću za graditeljstvo i trgovinu,Ivica Agatić</derivirana_varijabla>
  </DomainObject.Predmet.ProtustrankaNazivFormated>
  <DomainObject.Predmet.ProtustrankaNazivFormatedOIB>
    <izvorni_sadrzaj>COLOTECH društvo s ograničenom odgovornošću za graditeljstvo i trgovinu, OIB 97284774625,Ivica Agatić, OIB 27532867535</izvorni_sadrzaj>
    <derivirana_varijabla naziv="DomainObject.Predmet.ProtustrankaNazivFormatedOIB_1">COLOTECH društvo s ograničenom odgovornošću za graditeljstvo i trgovinu, OIB 97284774625,Ivica Agatić, OIB 27532867535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Jurinić Manzin, 30.</izvorni_sadrzaj>
    <derivirana_varijabla naziv="DomainObject.Predmet.Referada.Naziv_1">Gordana Jurinić Manzin, 30.</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122</izvorni_sadrzaj>
    <derivirana_varijabla naziv="DomainObject.Predmet.Referada.Prostorija.Oznaka_1">122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Jurinić Manzin</izvorni_sadrzaj>
    <derivirana_varijabla naziv="DomainObject.Predmet.Referada.Sudac_1">Gordana Jurinić Manzin</derivirana_varijabla>
    <derivirana_varijabla naziv="Dativ">Gordana Jurinić Manzin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Jurinić Manzin, 30.</izvorni_sadrzaj>
    <derivirana_varijabla naziv="DomainObject.Predmet.TrenutnaLokacijaSpisa.Naziv_1">Gordana Jurinić Manzin,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Maja Butigan</izvorni_sadrzaj>
    <derivirana_varijabla naziv="DomainObject.Predmet.Zapisnicar_1">Maja Butigan</derivirana_varijabla>
    <derivirana_varijabla naziv="Padez">Maja Butigan</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COLOTECH društvo s ograničenom odgovornošću za graditeljstvo i trgovinu</item>
      <item>Ivica Agatić</item>
    </izvorni_sadrzaj>
    <derivirana_varijabla naziv="DomainObject.Predmet.ProtuStrankaListFormated_1">
      <item>COLOTECH društvo s ograničenom odgovornošću za graditeljstvo i trgovinu</item>
      <item>Ivica Agatić</item>
    </derivirana_varijabla>
  </DomainObject.Predmet.ProtuStrankaListFormated>
  <DomainObject.Predmet.ProtuStrankaListFormatedOIB>
    <izvorni_sadrzaj>
      <item>COLOTECH društvo s ograničenom odgovornošću za graditeljstvo i trgovinu, OIB 97284774625</item>
      <item>Ivica Agatić, OIB 27532867535</item>
    </izvorni_sadrzaj>
    <derivirana_varijabla naziv="DomainObject.Predmet.ProtuStrankaListFormatedOIB_1">
      <item>COLOTECH društvo s ograničenom odgovornošću za graditeljstvo i trgovinu, OIB 97284774625</item>
      <item>Ivica Agatić, OIB 27532867535</item>
    </derivirana_varijabla>
  </DomainObject.Predmet.ProtuStrankaListFormatedOIB>
  <DomainObject.Predmet.ProtuStrankaListFormatedWithAdress>
    <izvorni_sadrzaj>
      <item>COLOTECH društvo s ograničenom odgovornošću za graditeljstvo i trgovinu, Ulica bana Jelačića 17, 42214 Doljan</item>
      <item>Ivica Agatić, Ulica Bana Jelačića 17, 42214 Doljan</item>
    </izvorni_sadrzaj>
    <derivirana_varijabla naziv="DomainObject.Predmet.ProtuStrankaListFormatedWithAdress_1">
      <item>COLOTECH društvo s ograničenom odgovornošću za graditeljstvo i trgovinu, Ulica bana Jelačića 17, 42214 Doljan</item>
      <item>Ivica Agatić, Ulica Bana Jelačića 17, 42214 Doljan</item>
    </derivirana_varijabla>
  </DomainObject.Predmet.ProtuStrankaListFormatedWithAdress>
  <DomainObject.Predmet.ProtuStrankaListFormatedWithAdressOIB>
    <izvorni_sadrzaj>
      <item>COLOTECH društvo s ograničenom odgovornošću za graditeljstvo i trgovinu, OIB 97284774625, Ulica bana Jelačića 17, 42214 Doljan</item>
      <item>Ivica Agatić, OIB 27532867535, Ulica Bana Jelačića 17, 42214 Doljan</item>
    </izvorni_sadrzaj>
    <derivirana_varijabla naziv="DomainObject.Predmet.ProtuStrankaListFormatedWithAdressOIB_1">
      <item>COLOTECH društvo s ograničenom odgovornošću za graditeljstvo i trgovinu, OIB 97284774625, Ulica bana Jelačića 17, 42214 Doljan</item>
      <item>Ivica Agatić, OIB 27532867535, Ulica Bana Jelačića 17, 42214 Doljan</item>
    </derivirana_varijabla>
  </DomainObject.Predmet.ProtuStrankaListFormatedWithAdressOIB>
  <DomainObject.Predmet.ProtuStrankaListNazivFormated>
    <izvorni_sadrzaj>
      <item>COLOTECH društvo s ograničenom odgovornošću za graditeljstvo i trgovinu</item>
      <item>Ivica Agatić</item>
    </izvorni_sadrzaj>
    <derivirana_varijabla naziv="DomainObject.Predmet.ProtuStrankaListNazivFormated_1">
      <item>COLOTECH društvo s ograničenom odgovornošću za graditeljstvo i trgovinu</item>
      <item>Ivica Agatić</item>
    </derivirana_varijabla>
  </DomainObject.Predmet.ProtuStrankaListNazivFormated>
  <DomainObject.Predmet.ProtuStrankaListNazivFormatedOIB>
    <izvorni_sadrzaj>
      <item>COLOTECH društvo s ograničenom odgovornošću za graditeljstvo i trgovinu, OIB 97284774625</item>
      <item>Ivica Agatić, OIB 27532867535</item>
    </izvorni_sadrzaj>
    <derivirana_varijabla naziv="DomainObject.Predmet.ProtuStrankaListNazivFormatedOIB_1">
      <item>COLOTECH društvo s ograničenom odgovornošću za graditeljstvo i trgovinu, OIB 97284774625</item>
      <item>Ivica Agatić, OIB 27532867535</item>
    </derivirana_varijabla>
  </DomainObject.Predmet.ProtuStrankaListNazivFormatedOIB>
  <DomainObject.Predmet.OstaliListFormated>
    <izvorni_sadrzaj>
      <item>Matej Zebec</item>
    </izvorni_sadrzaj>
    <derivirana_varijabla naziv="DomainObject.Predmet.OstaliListFormated_1">
      <item>Matej Zebec</item>
    </derivirana_varijabla>
    <derivirana_varijabla naziv="DrugaOsoba">
      <item>Matej Zebec</item>
    </derivirana_varijabla>
  </DomainObject.Predmet.OstaliListFormated>
  <DomainObject.Predmet.OstaliListFormatedOIB>
    <izvorni_sadrzaj>
      <item>Matej Zebec</item>
    </izvorni_sadrzaj>
    <derivirana_varijabla naziv="DomainObject.Predmet.OstaliListFormatedOIB_1">
      <item>Matej Zebec</item>
    </derivirana_varijabla>
  </DomainObject.Predmet.OstaliListFormatedOIB>
  <DomainObject.Predmet.OstaliListFormatedWithAdress>
    <izvorni_sadrzaj>
      <item>Matej Zebec, Heinzelova 62A, 10000 Zagreb</item>
    </izvorni_sadrzaj>
    <derivirana_varijabla naziv="DomainObject.Predmet.OstaliListFormatedWithAdress_1">
      <item>Matej Zebec, Heinzelova 62A, 10000 Zagreb</item>
    </derivirana_varijabla>
  </DomainObject.Predmet.OstaliListFormatedWithAdress>
  <DomainObject.Predmet.OstaliListFormatedWithAdressOIB>
    <izvorni_sadrzaj>
      <item>Matej Zebec, Heinzelova 62A, 10000 Zagreb</item>
    </izvorni_sadrzaj>
    <derivirana_varijabla naziv="DomainObject.Predmet.OstaliListFormatedWithAdressOIB_1">
      <item>Matej Zebec, Heinzelova 62A, 10000 Zagreb</item>
    </derivirana_varijabla>
  </DomainObject.Predmet.OstaliListFormatedWithAdressOIB>
  <DomainObject.Predmet.OstaliListNazivFormated>
    <izvorni_sadrzaj>
      <item>Matej Zebec</item>
    </izvorni_sadrzaj>
    <derivirana_varijabla naziv="DomainObject.Predmet.OstaliListNazivFormated_1">
      <item>Matej Zebec</item>
    </derivirana_varijabla>
  </DomainObject.Predmet.OstaliListNazivFormated>
  <DomainObject.Predmet.OstaliListNazivFormatedOIB>
    <izvorni_sadrzaj>
      <item>Matej Zebec</item>
    </izvorni_sadrzaj>
    <derivirana_varijabla naziv="DomainObject.Predmet.OstaliListNazivFormatedOIB_1">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srpnja 2026.</izvorni_sadrzaj>
    <derivirana_varijabla naziv="DomainObject.Datum_1">16.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COLOTECH društvo s ograničenom odgovornošću za graditeljstvo i trgovinu i dr.</izvorni_sadrzaj>
    <derivirana_varijabla naziv="DomainObject.Predmet.ProtustrankaIDrugi_1">COLOTECH društvo s ograničenom odgovornošću za graditeljstvo i trgovinu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COLOTECH društvo s ograničenom odgovornošću za graditeljstvo i trgovinu, OIB 97284774625, Ulica bana Jelačića 17, 42214 Doljan i dr.</izvorni_sadrzaj>
    <derivirana_varijabla naziv="DomainObject.Predmet.ProtustrankaIDrugiAdressOIB_1">COLOTECH društvo s ograničenom odgovornošću za graditeljstvo i trgovinu, OIB 97284774625, Ulica bana Jelačića 17, 42214 Doljan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COLOTECH društvo s ograničenom odgovornošću za graditeljstvo i trgovinu</item>
      <item>Ivica Agatić</item>
      <item>Matej Zebec</item>
    </izvorni_sadrzaj>
    <derivirana_varijabla naziv="DomainObject.Predmet.SudioniciListNaziv_1">
      <item>HRVATSKO DRUŠTVO SKLADATELJA</item>
      <item>COLOTECH društvo s ograničenom odgovornošću za graditeljstvo i trgovinu</item>
      <item>Ivica Agatić</item>
      <item>Matej Zebec</item>
    </derivirana_varijabla>
    <derivirana_varijabla naziv="OstaliSudionici">
      <item>HRVATSKO DRUŠTVO SKLADATELJA</item>
      <item>COLOTECH društvo s ograničenom odgovornošću za graditeljstvo i trgovinu</item>
      <item>Ivica Agatić</item>
      <item>Matej Zebec</item>
    </derivirana_varijabla>
  </DomainObject.Predmet.SudioniciListNaziv>
  <DomainObject.Predmet.SudioniciListAdressOIB>
    <izvorni_sadrzaj>
      <item>HRVATSKO DRUŠTVO SKLADATELJA, OIB 56668956985, Heinzelova 62a,10000 Zagreb</item>
      <item>COLOTECH društvo s ograničenom odgovornošću za graditeljstvo i trgovinu, OIB 97284774625, Ulica bana Jelačića 17,42214 Doljan</item>
      <item>Ivica Agatić, OIB 27532867535, Ulica Bana Jelačića 17,42214 Doljan</item>
      <item>Matej Zebec, Heinzelova 62A,10000 Zagreb</item>
    </izvorni_sadrzaj>
    <derivirana_varijabla naziv="DomainObject.Predmet.SudioniciListAdressOIB_1">
      <item>HRVATSKO DRUŠTVO SKLADATELJA, OIB 56668956985, Heinzelova 62a,10000 Zagreb</item>
      <item>COLOTECH društvo s ograničenom odgovornošću za graditeljstvo i trgovinu, OIB 97284774625, Ulica bana Jelačića 17,42214 Doljan</item>
      <item>Ivica Agatić, OIB 27532867535, Ulica Bana Jelačića 17,42214 Doljan</item>
      <item>Matej Zebec, Heinzelova 62A,10000 Zagreb</item>
    </derivirana_varijabla>
  </DomainObject.Predmet.SudioniciListAdressOIB>
  <DomainObject.UcesnikSudskeRadnje.NazivFormated>
    <izvorni_sadrzaj>Ivica Agatić, OIB 27532867535, Ulica Bana Jelačića 17,42214 Doljan</izvorni_sadrzaj>
    <derivirana_varijabla naziv="DomainObject.UcesnikSudskeRadnje.NazivFormated_1">Ivica Agatić, OIB 27532867535, Ulica Bana Jelačića 17,42214 Doljan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97284774625</item>
      <item>, OIB 27532867535</item>
      <item>, OIB null</item>
    </izvorni_sadrzaj>
    <derivirana_varijabla naziv="DomainObject.Predmet.SudioniciListNazivOIB_1">
      <item>, OIB 56668956985</item>
      <item>, OIB 97284774625</item>
      <item>, OIB 27532867535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COLOTECH društvo s ograničenom odgovornošću za graditeljstvo i trgovinu, OIB 97284774625, Ulica bana Jelačića 17, 42214 Doljan
2. Okrivljenik Ivica Agatić, OIB 27532867535, Ulica Bana Jelačića 17, 42214 Doljan
3. Svjedok Matej Zebec, Heinzelova 62A, 10000 Zagreb</izvorni_sadrzaj>
    <derivirana_varijabla naziv="DomainObject.UcesnikSudskeRadnje.SudskaRadnja.UcesniciObavijest_1">1. Okrivljenik COLOTECH društvo s ograničenom odgovornošću za graditeljstvo i trgovinu, OIB 97284774625, Ulica bana Jelačića 17, 42214 Doljan
2. Okrivljenik Ivica Agatić, OIB 27532867535, Ulica Bana Jelačića 17, 42214 Doljan
3. Svjedok Matej Zebec,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2026.</izvorni_sadrzaj>
    <derivirana_varijabla naziv="DomainObject.Predmet.DatumPocetkaProcesa_1">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COLOTECH društvo s ograničenom odgovornošću za graditeljstvo i trgovinu, Ulica bana Jelačića 17, 42214 Doljan, OIB: 97284774625</item>
      <item>Ivica Agatić, Ulica Bana Jelačića 17, 42214 Doljan, OIB: 27532867535, rođen-a 25.04.1986., mjesto rođenja ŠIBOVI</item>
    </izvorni_sadrzaj>
    <derivirana_varijabla naziv="DomainObject.Predmet.OkrivljenikAdresaMjestoRodjenjaList_1">
      <item>COLOTECH društvo s ograničenom odgovornošću za graditeljstvo i trgovinu, Ulica bana Jelačića 17, 42214 Doljan, OIB: 97284774625</item>
      <item>Ivica Agatić, Ulica Bana Jelačića 17, 42214 Doljan, OIB: 27532867535, rođen-a 25.04.1986., mjesto rođenja ŠIBOVI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COLOTECH društvo s ograničenom odgovornošću za graditeljstvo i trgovinu, MBS 070171501, Ulica bana Jelačića 17, 42214 Doljan</izvorni_sadrzaj>
    <derivirana_varijabla naziv="DomainObject.Predmet.OkrivljenikPravnaNazivAdresaMbs_1">COLOTECH društvo s ograničenom odgovornošću za graditeljstvo i trgovinu, MBS 070171501, Ulica bana Jelačića 17, 42214 Doljan</derivirana_varijabla>
  </DomainObject.Predmet.OkrivljenikPravnaNazivAdresaMbs>
  <DomainObject.Sudac.Email>
    <izvorni_sadrzaj>Gordana.Jurinic@pszg.pravosudje.hr</izvorni_sadrzaj>
    <derivirana_varijabla naziv="DomainObject.Sudac.Email_1">Gordana.Jurinic@pszg.pravosudje.hr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336</properties:Words>
  <properties:Characters>1965</properties:Characters>
  <properties:Lines>47</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Jurinić Manzin</cp:lastModifiedBy>
  <dcterms:modified xmlns:xsi="http://www.w3.org/2001/XMLSchema-instance" xsi:type="dcterms:W3CDTF">2026-07-16T11:45:00Z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Ivica Agatić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